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3FAEFD8D" w:rsidR="008D712F" w:rsidRPr="008D712F" w:rsidRDefault="0020664F" w:rsidP="008D712F">
      <w:pPr>
        <w:pStyle w:val="Titel"/>
        <w:rPr>
          <w:sz w:val="36"/>
          <w:szCs w:val="28"/>
        </w:rPr>
      </w:pPr>
      <w:r w:rsidRPr="0020664F">
        <w:rPr>
          <w:sz w:val="36"/>
          <w:szCs w:val="28"/>
        </w:rPr>
        <w:t>Zielerreichung</w:t>
      </w:r>
    </w:p>
    <w:tbl>
      <w:tblPr>
        <w:tblW w:w="102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871"/>
        <w:gridCol w:w="3135"/>
        <w:gridCol w:w="1701"/>
        <w:gridCol w:w="1449"/>
        <w:gridCol w:w="2095"/>
      </w:tblGrid>
      <w:tr w:rsidR="0020664F" w:rsidRPr="00073C48" w14:paraId="4F9259CC" w14:textId="77777777" w:rsidTr="0020664F">
        <w:trPr>
          <w:cantSplit/>
          <w:tblHeader/>
        </w:trPr>
        <w:tc>
          <w:tcPr>
            <w:tcW w:w="1871" w:type="dxa"/>
            <w:vMerge w:val="restart"/>
            <w:shd w:val="clear" w:color="auto" w:fill="707173"/>
            <w:vAlign w:val="center"/>
          </w:tcPr>
          <w:p w14:paraId="50F617EC" w14:textId="77777777" w:rsidR="0020664F" w:rsidRPr="00073C48" w:rsidRDefault="0020664F" w:rsidP="00A531F5">
            <w:pPr>
              <w:pStyle w:val="Tabelle-berschriftW"/>
            </w:pPr>
            <w:r w:rsidRPr="00073C48">
              <w:t>Ziel</w:t>
            </w:r>
          </w:p>
        </w:tc>
        <w:tc>
          <w:tcPr>
            <w:tcW w:w="3135" w:type="dxa"/>
            <w:vMerge w:val="restart"/>
            <w:shd w:val="clear" w:color="auto" w:fill="707173"/>
            <w:vAlign w:val="center"/>
          </w:tcPr>
          <w:p w14:paraId="0C009606" w14:textId="77777777" w:rsidR="0020664F" w:rsidRPr="00073C48" w:rsidRDefault="0020664F" w:rsidP="00A531F5">
            <w:pPr>
              <w:pStyle w:val="Tabelle-berschriftW"/>
            </w:pPr>
            <w:r w:rsidRPr="00073C48">
              <w:t>Beschreibung</w:t>
            </w:r>
          </w:p>
        </w:tc>
        <w:tc>
          <w:tcPr>
            <w:tcW w:w="1701" w:type="dxa"/>
            <w:vMerge w:val="restart"/>
            <w:shd w:val="clear" w:color="auto" w:fill="707173"/>
            <w:vAlign w:val="center"/>
          </w:tcPr>
          <w:p w14:paraId="0D881D21" w14:textId="77777777" w:rsidR="0020664F" w:rsidRPr="00073C48" w:rsidRDefault="0020664F" w:rsidP="00A531F5">
            <w:pPr>
              <w:pStyle w:val="Tabelle-berschriftW"/>
            </w:pPr>
            <w:r w:rsidRPr="00073C48">
              <w:t>Messkriterien</w:t>
            </w:r>
          </w:p>
        </w:tc>
        <w:tc>
          <w:tcPr>
            <w:tcW w:w="3544" w:type="dxa"/>
            <w:gridSpan w:val="2"/>
            <w:shd w:val="clear" w:color="auto" w:fill="707173"/>
            <w:vAlign w:val="center"/>
          </w:tcPr>
          <w:p w14:paraId="39D23043" w14:textId="77777777" w:rsidR="0020664F" w:rsidRPr="00073C48" w:rsidRDefault="0020664F" w:rsidP="00A531F5">
            <w:pPr>
              <w:pStyle w:val="Tabelle-berschriftW"/>
            </w:pPr>
            <w:r w:rsidRPr="00073C48">
              <w:t>Messergebnis</w:t>
            </w:r>
          </w:p>
        </w:tc>
      </w:tr>
      <w:tr w:rsidR="0020664F" w:rsidRPr="00073C48" w14:paraId="487CEC52" w14:textId="77777777" w:rsidTr="0020664F">
        <w:trPr>
          <w:cantSplit/>
          <w:tblHeader/>
        </w:trPr>
        <w:tc>
          <w:tcPr>
            <w:tcW w:w="1871" w:type="dxa"/>
            <w:vMerge/>
            <w:shd w:val="clear" w:color="auto" w:fill="707173"/>
            <w:vAlign w:val="center"/>
          </w:tcPr>
          <w:p w14:paraId="3C8BD0AF" w14:textId="77777777" w:rsidR="0020664F" w:rsidRPr="00073C48" w:rsidRDefault="0020664F" w:rsidP="00A531F5">
            <w:pPr>
              <w:pStyle w:val="Tabelle-berschriftW"/>
            </w:pPr>
          </w:p>
        </w:tc>
        <w:tc>
          <w:tcPr>
            <w:tcW w:w="3135" w:type="dxa"/>
            <w:vMerge/>
            <w:shd w:val="clear" w:color="auto" w:fill="707173"/>
            <w:vAlign w:val="center"/>
          </w:tcPr>
          <w:p w14:paraId="5AD1A0CA" w14:textId="77777777" w:rsidR="0020664F" w:rsidRPr="00073C48" w:rsidRDefault="0020664F" w:rsidP="00A531F5">
            <w:pPr>
              <w:pStyle w:val="Tabelle-berschriftW"/>
            </w:pPr>
          </w:p>
        </w:tc>
        <w:tc>
          <w:tcPr>
            <w:tcW w:w="1701" w:type="dxa"/>
            <w:vMerge/>
            <w:shd w:val="clear" w:color="auto" w:fill="707173"/>
            <w:vAlign w:val="center"/>
          </w:tcPr>
          <w:p w14:paraId="37124FB5" w14:textId="77777777" w:rsidR="0020664F" w:rsidRPr="00073C48" w:rsidRDefault="0020664F" w:rsidP="00A531F5">
            <w:pPr>
              <w:pStyle w:val="Tabelle-berschriftW"/>
            </w:pPr>
          </w:p>
        </w:tc>
        <w:tc>
          <w:tcPr>
            <w:tcW w:w="1449" w:type="dxa"/>
            <w:shd w:val="clear" w:color="auto" w:fill="707173"/>
            <w:vAlign w:val="center"/>
          </w:tcPr>
          <w:p w14:paraId="5488A2ED" w14:textId="77777777" w:rsidR="0020664F" w:rsidRPr="00073C48" w:rsidRDefault="0020664F" w:rsidP="00A531F5">
            <w:pPr>
              <w:pStyle w:val="Tabelle-berschriftW"/>
            </w:pPr>
            <w:r w:rsidRPr="00073C48">
              <w:t>Messwert</w:t>
            </w:r>
          </w:p>
        </w:tc>
        <w:tc>
          <w:tcPr>
            <w:tcW w:w="2095" w:type="dxa"/>
            <w:shd w:val="clear" w:color="auto" w:fill="707173"/>
            <w:vAlign w:val="center"/>
          </w:tcPr>
          <w:p w14:paraId="18DF4594" w14:textId="77777777" w:rsidR="0020664F" w:rsidRPr="00073C48" w:rsidRDefault="0020664F" w:rsidP="00A531F5">
            <w:pPr>
              <w:pStyle w:val="Tabelle-berschriftW"/>
            </w:pPr>
            <w:r w:rsidRPr="00073C48">
              <w:t>Beurteilung</w:t>
            </w:r>
          </w:p>
        </w:tc>
      </w:tr>
      <w:tr w:rsidR="0020664F" w:rsidRPr="00073C48" w14:paraId="12406482" w14:textId="77777777" w:rsidTr="0020664F">
        <w:trPr>
          <w:cantSplit/>
          <w:trHeight w:val="1191"/>
        </w:trPr>
        <w:tc>
          <w:tcPr>
            <w:tcW w:w="1871" w:type="dxa"/>
            <w:shd w:val="clear" w:color="auto" w:fill="ECEDED"/>
          </w:tcPr>
          <w:p w14:paraId="7B82F069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3135" w:type="dxa"/>
            <w:shd w:val="clear" w:color="auto" w:fill="ECEDED"/>
          </w:tcPr>
          <w:p w14:paraId="694DD830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701" w:type="dxa"/>
            <w:shd w:val="clear" w:color="auto" w:fill="ECEDED"/>
          </w:tcPr>
          <w:p w14:paraId="6A6BA6F1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449" w:type="dxa"/>
            <w:shd w:val="clear" w:color="auto" w:fill="ECEDED"/>
          </w:tcPr>
          <w:p w14:paraId="3EF04EE8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2095" w:type="dxa"/>
            <w:shd w:val="clear" w:color="auto" w:fill="ECEDED"/>
          </w:tcPr>
          <w:p w14:paraId="240FEE94" w14:textId="77777777" w:rsidR="0020664F" w:rsidRPr="00073C48" w:rsidRDefault="0020664F" w:rsidP="00A531F5">
            <w:pPr>
              <w:pStyle w:val="Tabellezentriert"/>
            </w:pPr>
          </w:p>
        </w:tc>
      </w:tr>
      <w:tr w:rsidR="0020664F" w:rsidRPr="00073C48" w14:paraId="0F8CC8A4" w14:textId="77777777" w:rsidTr="0020664F">
        <w:trPr>
          <w:cantSplit/>
          <w:trHeight w:val="1191"/>
        </w:trPr>
        <w:tc>
          <w:tcPr>
            <w:tcW w:w="1871" w:type="dxa"/>
          </w:tcPr>
          <w:p w14:paraId="4B5C804E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3135" w:type="dxa"/>
          </w:tcPr>
          <w:p w14:paraId="36B30934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701" w:type="dxa"/>
          </w:tcPr>
          <w:p w14:paraId="0D74D3B4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449" w:type="dxa"/>
          </w:tcPr>
          <w:p w14:paraId="55EA62A0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2095" w:type="dxa"/>
          </w:tcPr>
          <w:p w14:paraId="1BD683D8" w14:textId="77777777" w:rsidR="0020664F" w:rsidRPr="00073C48" w:rsidRDefault="0020664F" w:rsidP="00A531F5">
            <w:pPr>
              <w:pStyle w:val="Tabellezentriert"/>
            </w:pPr>
          </w:p>
        </w:tc>
      </w:tr>
      <w:tr w:rsidR="0020664F" w:rsidRPr="00073C48" w14:paraId="76D7A936" w14:textId="77777777" w:rsidTr="0020664F">
        <w:trPr>
          <w:cantSplit/>
          <w:trHeight w:val="1191"/>
        </w:trPr>
        <w:tc>
          <w:tcPr>
            <w:tcW w:w="1871" w:type="dxa"/>
            <w:shd w:val="clear" w:color="auto" w:fill="ECEDED"/>
          </w:tcPr>
          <w:p w14:paraId="26FA06E2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3135" w:type="dxa"/>
            <w:shd w:val="clear" w:color="auto" w:fill="ECEDED"/>
          </w:tcPr>
          <w:p w14:paraId="60E6D4A1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701" w:type="dxa"/>
            <w:shd w:val="clear" w:color="auto" w:fill="ECEDED"/>
          </w:tcPr>
          <w:p w14:paraId="12781E1A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449" w:type="dxa"/>
            <w:shd w:val="clear" w:color="auto" w:fill="ECEDED"/>
          </w:tcPr>
          <w:p w14:paraId="2527775B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2095" w:type="dxa"/>
            <w:shd w:val="clear" w:color="auto" w:fill="ECEDED"/>
          </w:tcPr>
          <w:p w14:paraId="761AA277" w14:textId="77777777" w:rsidR="0020664F" w:rsidRPr="00073C48" w:rsidRDefault="0020664F" w:rsidP="00A531F5">
            <w:pPr>
              <w:pStyle w:val="Tabellezentriert"/>
            </w:pPr>
          </w:p>
        </w:tc>
      </w:tr>
      <w:tr w:rsidR="0020664F" w:rsidRPr="00073C48" w14:paraId="3CFEE4A3" w14:textId="77777777" w:rsidTr="0020664F">
        <w:trPr>
          <w:cantSplit/>
          <w:trHeight w:val="1191"/>
        </w:trPr>
        <w:tc>
          <w:tcPr>
            <w:tcW w:w="1871" w:type="dxa"/>
          </w:tcPr>
          <w:p w14:paraId="4A8371BB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3135" w:type="dxa"/>
          </w:tcPr>
          <w:p w14:paraId="2FAEE92D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701" w:type="dxa"/>
          </w:tcPr>
          <w:p w14:paraId="64343FCF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449" w:type="dxa"/>
          </w:tcPr>
          <w:p w14:paraId="4380C795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2095" w:type="dxa"/>
          </w:tcPr>
          <w:p w14:paraId="3E7581BC" w14:textId="77777777" w:rsidR="0020664F" w:rsidRPr="00073C48" w:rsidRDefault="0020664F" w:rsidP="00A531F5">
            <w:pPr>
              <w:pStyle w:val="Tabellezentriert"/>
            </w:pPr>
          </w:p>
        </w:tc>
      </w:tr>
      <w:tr w:rsidR="0020664F" w:rsidRPr="00073C48" w14:paraId="3C11A9C1" w14:textId="77777777" w:rsidTr="0020664F">
        <w:trPr>
          <w:cantSplit/>
          <w:trHeight w:val="1191"/>
        </w:trPr>
        <w:tc>
          <w:tcPr>
            <w:tcW w:w="1871" w:type="dxa"/>
            <w:shd w:val="clear" w:color="auto" w:fill="ECEDED"/>
          </w:tcPr>
          <w:p w14:paraId="199604CE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3135" w:type="dxa"/>
            <w:shd w:val="clear" w:color="auto" w:fill="ECEDED"/>
          </w:tcPr>
          <w:p w14:paraId="2B43002B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701" w:type="dxa"/>
            <w:shd w:val="clear" w:color="auto" w:fill="ECEDED"/>
          </w:tcPr>
          <w:p w14:paraId="446A4757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449" w:type="dxa"/>
            <w:shd w:val="clear" w:color="auto" w:fill="ECEDED"/>
          </w:tcPr>
          <w:p w14:paraId="3C3FA6A7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2095" w:type="dxa"/>
            <w:shd w:val="clear" w:color="auto" w:fill="ECEDED"/>
          </w:tcPr>
          <w:p w14:paraId="70E92A88" w14:textId="77777777" w:rsidR="0020664F" w:rsidRPr="00073C48" w:rsidRDefault="0020664F" w:rsidP="00A531F5">
            <w:pPr>
              <w:pStyle w:val="Tabellezentriert"/>
            </w:pPr>
          </w:p>
        </w:tc>
      </w:tr>
      <w:tr w:rsidR="0020664F" w:rsidRPr="00073C48" w14:paraId="51DBDBD0" w14:textId="77777777" w:rsidTr="0020664F">
        <w:trPr>
          <w:cantSplit/>
          <w:trHeight w:val="1191"/>
        </w:trPr>
        <w:tc>
          <w:tcPr>
            <w:tcW w:w="1871" w:type="dxa"/>
          </w:tcPr>
          <w:p w14:paraId="0CAA1ED1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3135" w:type="dxa"/>
          </w:tcPr>
          <w:p w14:paraId="756CF943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701" w:type="dxa"/>
          </w:tcPr>
          <w:p w14:paraId="70A36829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449" w:type="dxa"/>
          </w:tcPr>
          <w:p w14:paraId="47DFF198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2095" w:type="dxa"/>
          </w:tcPr>
          <w:p w14:paraId="75442211" w14:textId="77777777" w:rsidR="0020664F" w:rsidRPr="00073C48" w:rsidRDefault="0020664F" w:rsidP="00A531F5">
            <w:pPr>
              <w:pStyle w:val="Tabellezentriert"/>
            </w:pPr>
          </w:p>
        </w:tc>
      </w:tr>
      <w:tr w:rsidR="0020664F" w:rsidRPr="00073C48" w14:paraId="0D1E120D" w14:textId="77777777" w:rsidTr="0020664F">
        <w:trPr>
          <w:cantSplit/>
          <w:trHeight w:val="1191"/>
        </w:trPr>
        <w:tc>
          <w:tcPr>
            <w:tcW w:w="1871" w:type="dxa"/>
            <w:shd w:val="clear" w:color="auto" w:fill="ECEDED"/>
          </w:tcPr>
          <w:p w14:paraId="7A8C9B4B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3135" w:type="dxa"/>
            <w:shd w:val="clear" w:color="auto" w:fill="ECEDED"/>
          </w:tcPr>
          <w:p w14:paraId="7F2E7930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701" w:type="dxa"/>
            <w:shd w:val="clear" w:color="auto" w:fill="ECEDED"/>
          </w:tcPr>
          <w:p w14:paraId="34EC2AD6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449" w:type="dxa"/>
            <w:shd w:val="clear" w:color="auto" w:fill="ECEDED"/>
          </w:tcPr>
          <w:p w14:paraId="63342C15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2095" w:type="dxa"/>
            <w:shd w:val="clear" w:color="auto" w:fill="ECEDED"/>
          </w:tcPr>
          <w:p w14:paraId="638C0163" w14:textId="77777777" w:rsidR="0020664F" w:rsidRPr="00073C48" w:rsidRDefault="0020664F" w:rsidP="00A531F5">
            <w:pPr>
              <w:pStyle w:val="Tabellezentriert"/>
            </w:pPr>
          </w:p>
        </w:tc>
      </w:tr>
      <w:tr w:rsidR="0020664F" w:rsidRPr="00073C48" w14:paraId="54DC332C" w14:textId="77777777" w:rsidTr="0020664F">
        <w:trPr>
          <w:cantSplit/>
          <w:trHeight w:val="1191"/>
        </w:trPr>
        <w:tc>
          <w:tcPr>
            <w:tcW w:w="1871" w:type="dxa"/>
          </w:tcPr>
          <w:p w14:paraId="55A74374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3135" w:type="dxa"/>
          </w:tcPr>
          <w:p w14:paraId="0CD3A4F7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701" w:type="dxa"/>
          </w:tcPr>
          <w:p w14:paraId="2E6C59D2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449" w:type="dxa"/>
          </w:tcPr>
          <w:p w14:paraId="0DBE88B6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2095" w:type="dxa"/>
          </w:tcPr>
          <w:p w14:paraId="618F632A" w14:textId="77777777" w:rsidR="0020664F" w:rsidRPr="00073C48" w:rsidRDefault="0020664F" w:rsidP="00A531F5">
            <w:pPr>
              <w:pStyle w:val="Tabellezentriert"/>
            </w:pPr>
          </w:p>
        </w:tc>
      </w:tr>
      <w:tr w:rsidR="0020664F" w:rsidRPr="00073C48" w14:paraId="661A4642" w14:textId="77777777" w:rsidTr="0020664F">
        <w:trPr>
          <w:cantSplit/>
          <w:trHeight w:val="1191"/>
        </w:trPr>
        <w:tc>
          <w:tcPr>
            <w:tcW w:w="1871" w:type="dxa"/>
            <w:shd w:val="clear" w:color="auto" w:fill="ECEDED"/>
          </w:tcPr>
          <w:p w14:paraId="1EA414ED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3135" w:type="dxa"/>
            <w:shd w:val="clear" w:color="auto" w:fill="ECEDED"/>
          </w:tcPr>
          <w:p w14:paraId="17C377D4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701" w:type="dxa"/>
            <w:shd w:val="clear" w:color="auto" w:fill="ECEDED"/>
          </w:tcPr>
          <w:p w14:paraId="40D8CE8A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1449" w:type="dxa"/>
            <w:shd w:val="clear" w:color="auto" w:fill="ECEDED"/>
          </w:tcPr>
          <w:p w14:paraId="58786BC2" w14:textId="77777777" w:rsidR="0020664F" w:rsidRPr="00073C48" w:rsidRDefault="0020664F" w:rsidP="00A531F5">
            <w:pPr>
              <w:pStyle w:val="Tabellezentriert"/>
            </w:pPr>
          </w:p>
        </w:tc>
        <w:tc>
          <w:tcPr>
            <w:tcW w:w="2095" w:type="dxa"/>
            <w:shd w:val="clear" w:color="auto" w:fill="ECEDED"/>
          </w:tcPr>
          <w:p w14:paraId="1ECAD356" w14:textId="77777777" w:rsidR="0020664F" w:rsidRPr="00073C48" w:rsidRDefault="0020664F" w:rsidP="00A531F5">
            <w:pPr>
              <w:pStyle w:val="Tabellezentriert"/>
            </w:pPr>
          </w:p>
        </w:tc>
      </w:tr>
    </w:tbl>
    <w:p w14:paraId="67F6F7B3" w14:textId="77777777" w:rsidR="00927970" w:rsidRDefault="00927970" w:rsidP="008D712F"/>
    <w:sectPr w:rsidR="00927970" w:rsidSect="009A4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948" w:right="567" w:bottom="1134" w:left="1134" w:header="567" w:footer="567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3F295" w14:textId="77777777" w:rsidR="006B21D2" w:rsidRDefault="006B21D2" w:rsidP="00795E78">
      <w:r>
        <w:separator/>
      </w:r>
    </w:p>
    <w:p w14:paraId="7D7E1A5D" w14:textId="77777777" w:rsidR="006B21D2" w:rsidRDefault="006B21D2" w:rsidP="00795E78"/>
    <w:p w14:paraId="69C652A0" w14:textId="77777777" w:rsidR="006B21D2" w:rsidRDefault="006B21D2" w:rsidP="00795E78"/>
    <w:p w14:paraId="785CB33E" w14:textId="77777777" w:rsidR="006B21D2" w:rsidRDefault="006B21D2" w:rsidP="00795E78"/>
    <w:p w14:paraId="175539AD" w14:textId="77777777" w:rsidR="006B21D2" w:rsidRDefault="006B21D2" w:rsidP="00795E78"/>
  </w:endnote>
  <w:endnote w:type="continuationSeparator" w:id="0">
    <w:p w14:paraId="7AA902C0" w14:textId="77777777" w:rsidR="006B21D2" w:rsidRDefault="006B21D2" w:rsidP="00795E78">
      <w:r>
        <w:continuationSeparator/>
      </w:r>
    </w:p>
    <w:p w14:paraId="40DB66ED" w14:textId="77777777" w:rsidR="006B21D2" w:rsidRDefault="006B21D2" w:rsidP="00795E78"/>
    <w:p w14:paraId="3C087095" w14:textId="77777777" w:rsidR="006B21D2" w:rsidRDefault="006B21D2" w:rsidP="00795E78"/>
    <w:p w14:paraId="2AD3DFD8" w14:textId="77777777" w:rsidR="006B21D2" w:rsidRDefault="006B21D2" w:rsidP="00795E78"/>
    <w:p w14:paraId="1D3F2189" w14:textId="77777777" w:rsidR="006B21D2" w:rsidRDefault="006B21D2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9D314" w14:textId="77777777" w:rsidR="00DA2815" w:rsidRDefault="00DA281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EF6AF4" wp14:editId="19E6D315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6480000" cy="14605"/>
              <wp:effectExtent l="0" t="0" r="0" b="444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0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6B1ACA4" id="Rectangle 2" o:spid="_x0000_s1026" style="position:absolute;margin-left:.45pt;margin-top:-7.6pt;width:510.25pt;height:1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92042" w14:textId="2152D029" w:rsidR="00DA2815" w:rsidRDefault="00DA2815" w:rsidP="00DA2815">
    <w:pPr>
      <w:pStyle w:val="Fuzeile"/>
      <w:pBdr>
        <w:bottom w:val="single" w:sz="12" w:space="1" w:color="D9DADB"/>
      </w:pBdr>
      <w:ind w:right="0"/>
      <w:jc w:val="left"/>
    </w:pPr>
  </w:p>
  <w:p w14:paraId="22674AC9" w14:textId="1E1B8890" w:rsidR="00DA2815" w:rsidRDefault="00DA2815" w:rsidP="00DA2815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11DF0C63" wp14:editId="213C3720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2113418418" name="Textfeld 21134184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33468EE" w14:textId="6A02FABA" w:rsidR="00DA2815" w:rsidRDefault="00DA2815" w:rsidP="00DA2815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4EAEA89" wp14:editId="715521EA">
                                <wp:extent cx="883920" cy="3048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DF0C63" id="_x0000_t202" coordsize="21600,21600" o:spt="202" path="m,l,21600r21600,l21600,xe">
              <v:stroke joinstyle="miter"/>
              <v:path gradientshapeok="t" o:connecttype="rect"/>
            </v:shapetype>
            <v:shape id="Textfeld 2113418418" o:spid="_x0000_s1026" type="#_x0000_t202" style="position:absolute;margin-left:4.1pt;margin-top:2.05pt;width:81.85pt;height:32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333468EE" w14:textId="6A02FABA" w:rsidR="00DA2815" w:rsidRDefault="00DA2815" w:rsidP="00DA2815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4EAEA89" wp14:editId="715521EA">
                          <wp:extent cx="883920" cy="3048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6FACCD72" w14:textId="77777777" w:rsidR="00DA2815" w:rsidRDefault="00DA2815" w:rsidP="00DA2815">
    <w:pPr>
      <w:tabs>
        <w:tab w:val="center" w:pos="4962"/>
      </w:tabs>
      <w:ind w:left="1701" w:right="567"/>
      <w:rPr>
        <w:rFonts w:eastAsia="Calibri" w:cs="Calibri"/>
        <w:szCs w:val="22"/>
      </w:rPr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882B5" w14:textId="77777777" w:rsidR="006B21D2" w:rsidRDefault="006B21D2" w:rsidP="00795E78">
      <w:r>
        <w:separator/>
      </w:r>
    </w:p>
    <w:p w14:paraId="47BB370A" w14:textId="77777777" w:rsidR="006B21D2" w:rsidRDefault="006B21D2" w:rsidP="00795E78"/>
    <w:p w14:paraId="743B59F0" w14:textId="77777777" w:rsidR="006B21D2" w:rsidRDefault="006B21D2" w:rsidP="00795E78"/>
    <w:p w14:paraId="23F64E31" w14:textId="77777777" w:rsidR="006B21D2" w:rsidRDefault="006B21D2" w:rsidP="00795E78"/>
    <w:p w14:paraId="3B2266F9" w14:textId="77777777" w:rsidR="006B21D2" w:rsidRDefault="006B21D2" w:rsidP="00795E78"/>
  </w:footnote>
  <w:footnote w:type="continuationSeparator" w:id="0">
    <w:p w14:paraId="5984C84F" w14:textId="77777777" w:rsidR="006B21D2" w:rsidRDefault="006B21D2" w:rsidP="00795E78">
      <w:r>
        <w:continuationSeparator/>
      </w:r>
    </w:p>
    <w:p w14:paraId="56056965" w14:textId="77777777" w:rsidR="006B21D2" w:rsidRDefault="006B21D2" w:rsidP="00795E78"/>
    <w:p w14:paraId="28A93AB5" w14:textId="77777777" w:rsidR="006B21D2" w:rsidRDefault="006B21D2" w:rsidP="00795E78"/>
    <w:p w14:paraId="7F3E049F" w14:textId="77777777" w:rsidR="006B21D2" w:rsidRDefault="006B21D2" w:rsidP="00795E78"/>
    <w:p w14:paraId="094443EC" w14:textId="77777777" w:rsidR="006B21D2" w:rsidRDefault="006B21D2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487ED" w14:textId="77777777" w:rsidR="00DA2815" w:rsidRDefault="00DA281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7BA78" wp14:editId="20E9730D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7560310" cy="75565"/>
              <wp:effectExtent l="0" t="0" r="254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AFAB05" id="Rectangle 12" o:spid="_x0000_s1026" style="position:absolute;margin-left:0;margin-top:112.85pt;width:595.3pt;height: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77777777" w:rsidR="00E3124E" w:rsidRDefault="00927970" w:rsidP="00795E78">
    <w:r>
      <w:rPr>
        <w:rFonts w:cs="Arial"/>
        <w:noProof/>
      </w:rPr>
      <w:drawing>
        <wp:anchor distT="0" distB="0" distL="114300" distR="114300" simplePos="0" relativeHeight="251661824" behindDoc="1" locked="0" layoutInCell="1" allowOverlap="1" wp14:anchorId="473C8832" wp14:editId="7841CF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742400"/>
          <wp:effectExtent l="0" t="0" r="3175" b="0"/>
          <wp:wrapNone/>
          <wp:docPr id="5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742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2DD13545">
          <wp:extent cx="2119486" cy="696595"/>
          <wp:effectExtent l="0" t="0" r="0" b="8255"/>
          <wp:docPr id="4" name="Grafik 4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F0741"/>
    <w:rsid w:val="000F6AF1"/>
    <w:rsid w:val="00120FF4"/>
    <w:rsid w:val="001223E4"/>
    <w:rsid w:val="001305D5"/>
    <w:rsid w:val="001351D6"/>
    <w:rsid w:val="00150B57"/>
    <w:rsid w:val="00152511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201EEF"/>
    <w:rsid w:val="0020644A"/>
    <w:rsid w:val="0020664F"/>
    <w:rsid w:val="00214BF5"/>
    <w:rsid w:val="00215B0F"/>
    <w:rsid w:val="002243D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92A9B"/>
    <w:rsid w:val="00497C5C"/>
    <w:rsid w:val="004A29D7"/>
    <w:rsid w:val="004B12BA"/>
    <w:rsid w:val="004B28A0"/>
    <w:rsid w:val="004B392B"/>
    <w:rsid w:val="004C489E"/>
    <w:rsid w:val="004C79B9"/>
    <w:rsid w:val="004D39A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E2AC0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8632D"/>
    <w:rsid w:val="006A32FD"/>
    <w:rsid w:val="006B21D2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242FF"/>
    <w:rsid w:val="00A30902"/>
    <w:rsid w:val="00A327CB"/>
    <w:rsid w:val="00A47261"/>
    <w:rsid w:val="00A53472"/>
    <w:rsid w:val="00A61C06"/>
    <w:rsid w:val="00A6423A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70CA1"/>
    <w:rsid w:val="00B816C9"/>
    <w:rsid w:val="00B8412A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34243"/>
    <w:rsid w:val="00C46130"/>
    <w:rsid w:val="00C506DE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80E72"/>
    <w:rsid w:val="00D87F2A"/>
    <w:rsid w:val="00D90518"/>
    <w:rsid w:val="00D916FF"/>
    <w:rsid w:val="00D934AE"/>
    <w:rsid w:val="00DA1715"/>
    <w:rsid w:val="00DA269F"/>
    <w:rsid w:val="00DA2815"/>
    <w:rsid w:val="00DA5F64"/>
    <w:rsid w:val="00DA6A0C"/>
    <w:rsid w:val="00DA715A"/>
    <w:rsid w:val="00DA7F6A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0334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paragraph" w:customStyle="1" w:styleId="Tabellezentriert">
    <w:name w:val="Tabelle zentriert"/>
    <w:basedOn w:val="Standard"/>
    <w:rsid w:val="0020664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character" w:customStyle="1" w:styleId="FuzeileZchn">
    <w:name w:val="Fußzeile Zchn"/>
    <w:basedOn w:val="Absatz-Standardschriftart"/>
    <w:link w:val="Fuzeile"/>
    <w:rsid w:val="00DA2815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www.gpm-ipma.de/politik-gesellschaft/bildung/pm-an-schulen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customXml/itemProps2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72B195-D860-4244-A4AD-941490834474}"/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22</Words>
  <Characters>119</Characters>
  <Application>Microsoft Office Word</Application>
  <DocSecurity>0</DocSecurity>
  <Lines>119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9</cp:revision>
  <cp:lastPrinted>2024-06-13T12:03:00Z</cp:lastPrinted>
  <dcterms:created xsi:type="dcterms:W3CDTF">2023-04-16T12:10:00Z</dcterms:created>
  <dcterms:modified xsi:type="dcterms:W3CDTF">2024-06-13T12:03:00Z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362900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